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6A" w:rsidRDefault="0028266A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8266A" w:rsidRDefault="0028266A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8266A" w:rsidRDefault="0028266A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28266A" w:rsidRDefault="0028266A" w:rsidP="00167CA8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8266A">
        <w:tc>
          <w:tcPr>
            <w:tcW w:w="1561" w:type="dxa"/>
            <w:vMerge w:val="restart"/>
            <w:vAlign w:val="center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266A">
        <w:tc>
          <w:tcPr>
            <w:tcW w:w="1561" w:type="dxa"/>
            <w:vMerge/>
            <w:vAlign w:val="center"/>
          </w:tcPr>
          <w:p w:rsidR="0028266A" w:rsidRDefault="0028266A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28266A" w:rsidRDefault="0028266A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8266A" w:rsidRPr="0075783B" w:rsidRDefault="0028266A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8266A" w:rsidRDefault="0028266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266A" w:rsidRDefault="0028266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8266A" w:rsidRDefault="0028266A">
            <w:pPr>
              <w:rPr>
                <w:lang w:eastAsia="en-US"/>
              </w:rPr>
            </w:pPr>
          </w:p>
        </w:tc>
      </w:tr>
      <w:tr w:rsidR="0028266A">
        <w:trPr>
          <w:trHeight w:val="1169"/>
        </w:trPr>
        <w:tc>
          <w:tcPr>
            <w:tcW w:w="1561" w:type="dxa"/>
          </w:tcPr>
          <w:p w:rsidR="0028266A" w:rsidRPr="0075783B" w:rsidRDefault="0028266A">
            <w:pPr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>Байтингер Ю.С.</w:t>
            </w:r>
          </w:p>
        </w:tc>
        <w:tc>
          <w:tcPr>
            <w:tcW w:w="1417" w:type="dxa"/>
          </w:tcPr>
          <w:p w:rsidR="0028266A" w:rsidRPr="0075783B" w:rsidRDefault="0028266A" w:rsidP="0075783B">
            <w:pPr>
              <w:jc w:val="center"/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«Потапов-ская</w:t>
            </w:r>
            <w:r w:rsidRPr="0075783B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  <w:r w:rsidRPr="0075783B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28266A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1" w:type="dxa"/>
          </w:tcPr>
          <w:p w:rsidR="0028266A" w:rsidRPr="0075783B" w:rsidRDefault="0028266A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8266A" w:rsidRPr="0075783B" w:rsidRDefault="0028266A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28266A" w:rsidRPr="0075783B" w:rsidRDefault="0028266A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28266A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28266A" w:rsidRPr="00D303C1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28266A" w:rsidRDefault="0028266A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  <w:p w:rsidR="0028266A" w:rsidRDefault="0028266A">
            <w:pPr>
              <w:rPr>
                <w:lang w:eastAsia="en-US"/>
              </w:rPr>
            </w:pPr>
          </w:p>
          <w:p w:rsidR="0028266A" w:rsidRPr="00D303C1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28266A" w:rsidRDefault="0028266A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  <w:p w:rsidR="0028266A" w:rsidRDefault="0028266A">
            <w:pPr>
              <w:rPr>
                <w:lang w:eastAsia="en-US"/>
              </w:rPr>
            </w:pPr>
          </w:p>
          <w:p w:rsidR="0028266A" w:rsidRPr="00D303C1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538060,20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333333"/>
                <w:lang w:val="en-US" w:eastAsia="en-US"/>
              </w:rPr>
            </w:pPr>
          </w:p>
        </w:tc>
      </w:tr>
      <w:tr w:rsidR="0028266A">
        <w:trPr>
          <w:trHeight w:val="839"/>
        </w:trPr>
        <w:tc>
          <w:tcPr>
            <w:tcW w:w="1561" w:type="dxa"/>
          </w:tcPr>
          <w:p w:rsidR="0028266A" w:rsidRDefault="0028266A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266A" w:rsidRDefault="0028266A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28266A" w:rsidRPr="00D303C1" w:rsidRDefault="0028266A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28266A" w:rsidRDefault="0028266A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  <w:p w:rsidR="0028266A" w:rsidRDefault="0028266A" w:rsidP="003B2287">
            <w:pPr>
              <w:rPr>
                <w:lang w:eastAsia="en-US"/>
              </w:rPr>
            </w:pPr>
          </w:p>
          <w:p w:rsidR="0028266A" w:rsidRDefault="0028266A" w:rsidP="003B2287">
            <w:pPr>
              <w:rPr>
                <w:lang w:eastAsia="en-US"/>
              </w:rPr>
            </w:pPr>
          </w:p>
          <w:p w:rsidR="0028266A" w:rsidRPr="00D303C1" w:rsidRDefault="0028266A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28266A" w:rsidRDefault="0028266A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  <w:p w:rsidR="0028266A" w:rsidRDefault="0028266A" w:rsidP="003B2287">
            <w:pPr>
              <w:rPr>
                <w:lang w:eastAsia="en-US"/>
              </w:rPr>
            </w:pPr>
          </w:p>
          <w:p w:rsidR="0028266A" w:rsidRDefault="0028266A" w:rsidP="003B2287">
            <w:pPr>
              <w:rPr>
                <w:lang w:eastAsia="en-US"/>
              </w:rPr>
            </w:pPr>
          </w:p>
          <w:p w:rsidR="0028266A" w:rsidRPr="00D303C1" w:rsidRDefault="0028266A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266A" w:rsidRDefault="0028266A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Автомобиль грузовой</w:t>
            </w:r>
          </w:p>
          <w:p w:rsidR="0028266A" w:rsidRDefault="0028266A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САЗ 3507</w:t>
            </w:r>
          </w:p>
          <w:p w:rsidR="0028266A" w:rsidRPr="0075783B" w:rsidRDefault="0028266A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</w:t>
            </w:r>
            <w:r w:rsidRPr="0075783B">
              <w:rPr>
                <w:color w:val="800000"/>
                <w:lang w:eastAsia="en-US"/>
              </w:rPr>
              <w:t>Автоприцеп</w:t>
            </w:r>
          </w:p>
          <w:p w:rsidR="0028266A" w:rsidRPr="0075783B" w:rsidRDefault="0028266A" w:rsidP="00D303C1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КМЗ 828420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1091966,00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</w:p>
        </w:tc>
      </w:tr>
      <w:tr w:rsidR="0028266A">
        <w:tc>
          <w:tcPr>
            <w:tcW w:w="1561" w:type="dxa"/>
          </w:tcPr>
          <w:p w:rsidR="0028266A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7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28266A" w:rsidRPr="0075783B" w:rsidRDefault="0028266A" w:rsidP="001F2D4B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28266A" w:rsidRPr="0075783B" w:rsidRDefault="0028266A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8266A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1F2D4B">
              <w:rPr>
                <w:lang w:eastAsia="en-US"/>
              </w:rPr>
              <w:t>Жилой дом</w:t>
            </w:r>
          </w:p>
          <w:p w:rsidR="0028266A" w:rsidRPr="001F2D4B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28266A" w:rsidRDefault="0028266A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47,5</w:t>
            </w:r>
          </w:p>
          <w:p w:rsidR="0028266A" w:rsidRDefault="0028266A">
            <w:pPr>
              <w:rPr>
                <w:lang w:eastAsia="en-US"/>
              </w:rPr>
            </w:pPr>
          </w:p>
          <w:p w:rsidR="0028266A" w:rsidRPr="001F2D4B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28266A" w:rsidRDefault="0028266A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Россия</w:t>
            </w:r>
          </w:p>
          <w:p w:rsidR="0028266A" w:rsidRDefault="0028266A">
            <w:pPr>
              <w:rPr>
                <w:lang w:eastAsia="en-US"/>
              </w:rPr>
            </w:pPr>
          </w:p>
          <w:p w:rsidR="0028266A" w:rsidRPr="001F2D4B" w:rsidRDefault="0028266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2438,88</w:t>
            </w:r>
          </w:p>
        </w:tc>
        <w:tc>
          <w:tcPr>
            <w:tcW w:w="1740" w:type="dxa"/>
          </w:tcPr>
          <w:p w:rsidR="0028266A" w:rsidRPr="0075783B" w:rsidRDefault="0028266A">
            <w:pPr>
              <w:rPr>
                <w:color w:val="800000"/>
                <w:lang w:eastAsia="en-US"/>
              </w:rPr>
            </w:pPr>
          </w:p>
        </w:tc>
      </w:tr>
    </w:tbl>
    <w:p w:rsidR="0028266A" w:rsidRDefault="0028266A" w:rsidP="00167CA8"/>
    <w:p w:rsidR="0028266A" w:rsidRDefault="0028266A"/>
    <w:sectPr w:rsidR="0028266A" w:rsidSect="00D303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8"/>
    <w:rsid w:val="00065DC9"/>
    <w:rsid w:val="00130B0E"/>
    <w:rsid w:val="00167CA8"/>
    <w:rsid w:val="001F2D4B"/>
    <w:rsid w:val="0028266A"/>
    <w:rsid w:val="003B2287"/>
    <w:rsid w:val="00633C01"/>
    <w:rsid w:val="0075783B"/>
    <w:rsid w:val="0076066E"/>
    <w:rsid w:val="00863C0F"/>
    <w:rsid w:val="008E4AA4"/>
    <w:rsid w:val="00A27A08"/>
    <w:rsid w:val="00AC265C"/>
    <w:rsid w:val="00B82554"/>
    <w:rsid w:val="00CA60E9"/>
    <w:rsid w:val="00D303C1"/>
    <w:rsid w:val="00F17E01"/>
    <w:rsid w:val="00F208D6"/>
    <w:rsid w:val="00FA760C"/>
    <w:rsid w:val="00FC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7CA8"/>
    <w:pPr>
      <w:ind w:left="720"/>
    </w:pPr>
  </w:style>
  <w:style w:type="table" w:styleId="TableGrid">
    <w:name w:val="Table Grid"/>
    <w:basedOn w:val="TableNormal"/>
    <w:uiPriority w:val="99"/>
    <w:rsid w:val="00167C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147</Words>
  <Characters>842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2014-05-07T10:32:00Z</dcterms:created>
  <dcterms:modified xsi:type="dcterms:W3CDTF">2017-05-03T09:08:00Z</dcterms:modified>
</cp:coreProperties>
</file>